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7426BB" w14:textId="77777777" w:rsidR="00C02800" w:rsidRDefault="00C02800" w:rsidP="00C028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SPYRE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FFEBACF" w14:textId="77777777" w:rsidR="00C02800" w:rsidRDefault="00C02800" w:rsidP="00C028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Basingstoke, Hampshire. Butcher.</w:t>
      </w:r>
    </w:p>
    <w:p w14:paraId="1A51801A" w14:textId="77777777" w:rsidR="00C02800" w:rsidRDefault="00C02800" w:rsidP="00C02800">
      <w:pPr>
        <w:rPr>
          <w:rFonts w:ascii="Times New Roman" w:hAnsi="Times New Roman" w:cs="Times New Roman"/>
        </w:rPr>
      </w:pPr>
    </w:p>
    <w:p w14:paraId="43AC244F" w14:textId="77777777" w:rsidR="00C02800" w:rsidRDefault="00C02800" w:rsidP="00C02800">
      <w:pPr>
        <w:rPr>
          <w:rFonts w:ascii="Times New Roman" w:hAnsi="Times New Roman" w:cs="Times New Roman"/>
        </w:rPr>
      </w:pPr>
    </w:p>
    <w:p w14:paraId="3DF9D3C0" w14:textId="77777777" w:rsidR="00C02800" w:rsidRDefault="00C02800" w:rsidP="00C028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More(q.v.) brought a plaint of debt against him, Robert </w:t>
      </w:r>
      <w:proofErr w:type="spellStart"/>
      <w:r>
        <w:rPr>
          <w:rFonts w:ascii="Times New Roman" w:hAnsi="Times New Roman" w:cs="Times New Roman"/>
        </w:rPr>
        <w:t>Hert</w:t>
      </w:r>
      <w:proofErr w:type="spellEnd"/>
      <w:r>
        <w:rPr>
          <w:rFonts w:ascii="Times New Roman" w:hAnsi="Times New Roman" w:cs="Times New Roman"/>
        </w:rPr>
        <w:t xml:space="preserve"> of</w:t>
      </w:r>
    </w:p>
    <w:p w14:paraId="343D398D" w14:textId="77777777" w:rsidR="00C02800" w:rsidRDefault="00C02800" w:rsidP="00C028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Stratfield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Saye</w:t>
      </w:r>
      <w:proofErr w:type="spellEnd"/>
      <w:r>
        <w:rPr>
          <w:rFonts w:ascii="Times New Roman" w:hAnsi="Times New Roman" w:cs="Times New Roman"/>
        </w:rPr>
        <w:t xml:space="preserve">(q.v.), Thomas Halle of </w:t>
      </w:r>
      <w:proofErr w:type="spellStart"/>
      <w:r>
        <w:rPr>
          <w:rFonts w:ascii="Times New Roman" w:hAnsi="Times New Roman" w:cs="Times New Roman"/>
        </w:rPr>
        <w:t>Stratfield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Saye</w:t>
      </w:r>
      <w:proofErr w:type="spellEnd"/>
      <w:r>
        <w:rPr>
          <w:rFonts w:ascii="Times New Roman" w:hAnsi="Times New Roman" w:cs="Times New Roman"/>
        </w:rPr>
        <w:t>(q.v.) and Richard</w:t>
      </w:r>
    </w:p>
    <w:p w14:paraId="2BD5B708" w14:textId="77777777" w:rsidR="00C02800" w:rsidRDefault="00C02800" w:rsidP="00C028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Martyn of </w:t>
      </w:r>
      <w:proofErr w:type="spellStart"/>
      <w:r>
        <w:rPr>
          <w:rFonts w:ascii="Times New Roman" w:hAnsi="Times New Roman" w:cs="Times New Roman"/>
        </w:rPr>
        <w:t>Stratfield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Saye</w:t>
      </w:r>
      <w:proofErr w:type="spellEnd"/>
      <w:r>
        <w:rPr>
          <w:rFonts w:ascii="Times New Roman" w:hAnsi="Times New Roman" w:cs="Times New Roman"/>
        </w:rPr>
        <w:t>(q.v.).</w:t>
      </w:r>
    </w:p>
    <w:p w14:paraId="40DB7B75" w14:textId="77777777" w:rsidR="00C02800" w:rsidRDefault="00C02800" w:rsidP="00C028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3F1C1145" w14:textId="77777777" w:rsidR="00C02800" w:rsidRDefault="00C02800" w:rsidP="00C02800">
      <w:pPr>
        <w:rPr>
          <w:rFonts w:ascii="Times New Roman" w:hAnsi="Times New Roman" w:cs="Times New Roman"/>
        </w:rPr>
      </w:pPr>
    </w:p>
    <w:p w14:paraId="32CF4EC5" w14:textId="77777777" w:rsidR="00C02800" w:rsidRDefault="00C02800" w:rsidP="00C02800">
      <w:pPr>
        <w:rPr>
          <w:rFonts w:ascii="Times New Roman" w:hAnsi="Times New Roman" w:cs="Times New Roman"/>
        </w:rPr>
      </w:pPr>
    </w:p>
    <w:p w14:paraId="560DB913" w14:textId="77777777" w:rsidR="00C02800" w:rsidRDefault="00C02800" w:rsidP="00C028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June 2018</w:t>
      </w:r>
    </w:p>
    <w:p w14:paraId="55273879" w14:textId="77777777" w:rsidR="006B2F86" w:rsidRPr="00E71FC3" w:rsidRDefault="00C0280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08BC0B" w14:textId="77777777" w:rsidR="00C02800" w:rsidRDefault="00C02800" w:rsidP="00E71FC3">
      <w:r>
        <w:separator/>
      </w:r>
    </w:p>
  </w:endnote>
  <w:endnote w:type="continuationSeparator" w:id="0">
    <w:p w14:paraId="35F8B92D" w14:textId="77777777" w:rsidR="00C02800" w:rsidRDefault="00C0280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05431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AE54C5" w14:textId="77777777" w:rsidR="00C02800" w:rsidRDefault="00C02800" w:rsidP="00E71FC3">
      <w:r>
        <w:separator/>
      </w:r>
    </w:p>
  </w:footnote>
  <w:footnote w:type="continuationSeparator" w:id="0">
    <w:p w14:paraId="6959549F" w14:textId="77777777" w:rsidR="00C02800" w:rsidRDefault="00C0280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800"/>
    <w:rsid w:val="001A7C09"/>
    <w:rsid w:val="00577BD5"/>
    <w:rsid w:val="00656CBA"/>
    <w:rsid w:val="006A1F77"/>
    <w:rsid w:val="00733BE7"/>
    <w:rsid w:val="00AB52E8"/>
    <w:rsid w:val="00B16D3F"/>
    <w:rsid w:val="00BB41AC"/>
    <w:rsid w:val="00C0280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EB0D92"/>
  <w15:chartTrackingRefBased/>
  <w15:docId w15:val="{9B259FBD-1F5F-4EC1-8256-F8AB6BD05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0280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2018-07-13T20:32:00Z</dcterms:created>
  <dcterms:modified xsi:type="dcterms:W3CDTF">2018-07-13T20:32:00Z</dcterms:modified>
</cp:coreProperties>
</file>